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3E3C34" w14:textId="77777777" w:rsidR="00315928" w:rsidRDefault="00315928" w:rsidP="003159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Roger FENY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fl.1471)</w:t>
      </w:r>
    </w:p>
    <w:p w14:paraId="45986C75" w14:textId="77777777" w:rsidR="00315928" w:rsidRDefault="00315928" w:rsidP="003159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85AEFB" w14:textId="77777777" w:rsidR="00315928" w:rsidRDefault="00315928" w:rsidP="003159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A968AEE" w14:textId="77777777" w:rsidR="00315928" w:rsidRDefault="00315928" w:rsidP="003159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Jan.1471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witness when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John  </w:t>
      </w:r>
      <w:proofErr w:type="spellStart"/>
      <w:r>
        <w:rPr>
          <w:rFonts w:ascii="Times New Roman" w:hAnsi="Times New Roman" w:cs="Times New Roman"/>
          <w:sz w:val="24"/>
          <w:szCs w:val="24"/>
        </w:rPr>
        <w:t>Draycote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(q.v.) granted a tenement in </w:t>
      </w:r>
      <w:proofErr w:type="spellStart"/>
      <w:r>
        <w:rPr>
          <w:rFonts w:ascii="Times New Roman" w:hAnsi="Times New Roman" w:cs="Times New Roman"/>
          <w:sz w:val="24"/>
          <w:szCs w:val="24"/>
        </w:rPr>
        <w:t>Bradnop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3C5CABB2" w14:textId="77777777" w:rsidR="00315928" w:rsidRDefault="00315928" w:rsidP="003159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Staffordshire, to his wife, Alice(q.v.), with reversion to his son,</w:t>
      </w:r>
    </w:p>
    <w:p w14:paraId="4A33A055" w14:textId="77777777" w:rsidR="00315928" w:rsidRDefault="00315928" w:rsidP="003159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Robert(q.v.).   (C.C.R. 1476-85 p.82) </w:t>
      </w:r>
    </w:p>
    <w:p w14:paraId="399AC076" w14:textId="77777777" w:rsidR="00315928" w:rsidRDefault="00315928" w:rsidP="003159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D631B5" w14:textId="77777777" w:rsidR="00315928" w:rsidRDefault="00315928" w:rsidP="003159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43DA121" w14:textId="77777777" w:rsidR="00315928" w:rsidRDefault="00315928" w:rsidP="003159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March 2021</w:t>
      </w:r>
    </w:p>
    <w:p w14:paraId="301FC3D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9CCB96" w14:textId="77777777" w:rsidR="00315928" w:rsidRDefault="00315928" w:rsidP="009139A6">
      <w:r>
        <w:separator/>
      </w:r>
    </w:p>
  </w:endnote>
  <w:endnote w:type="continuationSeparator" w:id="0">
    <w:p w14:paraId="14C5E584" w14:textId="77777777" w:rsidR="00315928" w:rsidRDefault="0031592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DD809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E7E88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84455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A8B94A" w14:textId="77777777" w:rsidR="00315928" w:rsidRDefault="00315928" w:rsidP="009139A6">
      <w:r>
        <w:separator/>
      </w:r>
    </w:p>
  </w:footnote>
  <w:footnote w:type="continuationSeparator" w:id="0">
    <w:p w14:paraId="130D0A6C" w14:textId="77777777" w:rsidR="00315928" w:rsidRDefault="0031592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74DD6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8DAF1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7786C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928"/>
    <w:rsid w:val="000666E0"/>
    <w:rsid w:val="002510B7"/>
    <w:rsid w:val="00315928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08372C"/>
  <w15:chartTrackingRefBased/>
  <w15:docId w15:val="{E1D4AFD0-2C76-4F34-9D69-360E36F3D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2021-03-01T21:47:00Z</dcterms:created>
  <dcterms:modified xsi:type="dcterms:W3CDTF">2021-03-01T21:47:00Z</dcterms:modified>
</cp:coreProperties>
</file>